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485A54A3"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3542D9">
        <w:rPr>
          <w:rFonts w:ascii="Calibri" w:hAnsi="Calibri" w:cs="Calibri"/>
          <w:sz w:val="40"/>
          <w:szCs w:val="40"/>
        </w:rPr>
        <w:t>Portfolio</w:t>
      </w:r>
      <w:r w:rsidR="00AA6A5F">
        <w:rPr>
          <w:rFonts w:ascii="Calibri" w:hAnsi="Calibri" w:cs="Calibri"/>
          <w:sz w:val="40"/>
          <w:szCs w:val="40"/>
        </w:rPr>
        <w:t xml:space="preserve"> Pitch</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73B43A66" w14:textId="40968858" w:rsidR="00AA6A5F" w:rsidRPr="00230E0C" w:rsidRDefault="00AA6A5F" w:rsidP="00AA6A5F">
      <w:pPr>
        <w:rPr>
          <w:rFonts w:ascii="Calibri" w:hAnsi="Calibri" w:cs="Calibri"/>
        </w:rPr>
      </w:pPr>
      <w:r w:rsidRPr="00230E0C">
        <w:rPr>
          <w:rFonts w:ascii="Calibri" w:hAnsi="Calibri" w:cs="Calibri"/>
        </w:rPr>
        <w:t xml:space="preserve">The </w:t>
      </w:r>
      <w:r w:rsidR="003542D9">
        <w:rPr>
          <w:rFonts w:ascii="Calibri" w:hAnsi="Calibri" w:cs="Calibri"/>
        </w:rPr>
        <w:t>Portfolio</w:t>
      </w:r>
      <w:r w:rsidR="00A72E1D">
        <w:rPr>
          <w:rFonts w:ascii="Calibri" w:hAnsi="Calibri" w:cs="Calibri"/>
        </w:rPr>
        <w:t xml:space="preserve"> </w:t>
      </w:r>
      <w:r>
        <w:rPr>
          <w:rFonts w:ascii="Calibri" w:hAnsi="Calibri" w:cs="Calibri"/>
        </w:rPr>
        <w:t xml:space="preserve">Pitch is an initial, written description of the </w:t>
      </w:r>
      <w:r w:rsidR="003542D9">
        <w:rPr>
          <w:rFonts w:ascii="Calibri" w:hAnsi="Calibri" w:cs="Calibri"/>
        </w:rPr>
        <w:t>items you will include</w:t>
      </w:r>
      <w:r>
        <w:rPr>
          <w:rFonts w:ascii="Calibri" w:hAnsi="Calibri" w:cs="Calibri"/>
        </w:rPr>
        <w:t xml:space="preserve"> </w:t>
      </w:r>
      <w:r w:rsidR="003542D9">
        <w:rPr>
          <w:rFonts w:ascii="Calibri" w:hAnsi="Calibri" w:cs="Calibri"/>
        </w:rPr>
        <w:t>in</w:t>
      </w:r>
      <w:r>
        <w:rPr>
          <w:rFonts w:ascii="Calibri" w:hAnsi="Calibri" w:cs="Calibri"/>
        </w:rPr>
        <w:t xml:space="preserve"> your </w:t>
      </w:r>
      <w:r w:rsidR="003542D9">
        <w:rPr>
          <w:rFonts w:ascii="Calibri" w:hAnsi="Calibri" w:cs="Calibri"/>
        </w:rPr>
        <w:t>Digital Portfolio</w:t>
      </w:r>
      <w:r>
        <w:rPr>
          <w:rFonts w:ascii="Calibri" w:hAnsi="Calibri" w:cs="Calibri"/>
        </w:rPr>
        <w:t>.</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2CBA7F37" w:rsidR="000F1981" w:rsidRDefault="0007779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Selection</w:t>
      </w:r>
    </w:p>
    <w:p w14:paraId="25AE138C" w14:textId="2726B847" w:rsidR="00230E0C" w:rsidRPr="00230E0C" w:rsidRDefault="009276E4"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Description</w:t>
      </w:r>
    </w:p>
    <w:p w14:paraId="409391CF" w14:textId="33D1A42D" w:rsidR="005B6455" w:rsidRPr="00230E0C" w:rsidRDefault="005B6455"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Comments</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30FFEB6C" w14:textId="4EDABB55" w:rsidR="00816470" w:rsidRPr="00230E0C" w:rsidRDefault="009276E4" w:rsidP="002818F7">
      <w:pPr>
        <w:rPr>
          <w:rFonts w:ascii="Calibri" w:hAnsi="Calibri" w:cs="Calibri"/>
        </w:rPr>
      </w:pPr>
      <w:r>
        <w:rPr>
          <w:rFonts w:ascii="Calibri" w:hAnsi="Calibri" w:cs="Calibri"/>
        </w:rPr>
        <w:t xml:space="preserve">As </w:t>
      </w:r>
      <w:r w:rsidR="003542D9">
        <w:rPr>
          <w:rFonts w:ascii="Calibri" w:hAnsi="Calibri" w:cs="Calibri"/>
        </w:rPr>
        <w:t>you prepare to transition from college to career, one of the most powerful</w:t>
      </w:r>
      <w:r w:rsidR="002155AC">
        <w:rPr>
          <w:rFonts w:ascii="Calibri" w:hAnsi="Calibri" w:cs="Calibri"/>
        </w:rPr>
        <w:t xml:space="preserve"> tools in your career advancement toolkit will be a professional Digital Portfolio. Throughout the rest of the semester</w:t>
      </w:r>
      <w:r w:rsidR="00822515">
        <w:rPr>
          <w:rFonts w:ascii="Calibri" w:hAnsi="Calibri" w:cs="Calibri"/>
        </w:rPr>
        <w:t>, we will be constructing these portfolios and discussing strategies to maintain and improve them as your career advances.</w:t>
      </w:r>
    </w:p>
    <w:p w14:paraId="464203FF" w14:textId="5F9CED51" w:rsidR="002818F7" w:rsidRDefault="00230E0C" w:rsidP="00DC2DC9">
      <w:pPr>
        <w:rPr>
          <w:rFonts w:ascii="Calibri" w:hAnsi="Calibri" w:cs="Calibri"/>
        </w:rPr>
      </w:pPr>
      <w:r>
        <w:rPr>
          <w:rFonts w:ascii="Calibri" w:hAnsi="Calibri" w:cs="Calibri"/>
        </w:rPr>
        <w:t xml:space="preserve">This assignment </w:t>
      </w:r>
      <w:r w:rsidR="00615DF1">
        <w:rPr>
          <w:rFonts w:ascii="Calibri" w:hAnsi="Calibri" w:cs="Calibri"/>
        </w:rPr>
        <w:t xml:space="preserve">requires you to select </w:t>
      </w:r>
      <w:r w:rsidR="00822515">
        <w:rPr>
          <w:rFonts w:ascii="Calibri" w:hAnsi="Calibri" w:cs="Calibri"/>
        </w:rPr>
        <w:t>and list items that are</w:t>
      </w:r>
      <w:r w:rsidR="00C961D6">
        <w:rPr>
          <w:rFonts w:ascii="Calibri" w:hAnsi="Calibri" w:cs="Calibri"/>
        </w:rPr>
        <w:t xml:space="preserve"> </w:t>
      </w:r>
      <w:r w:rsidR="00F97E5C">
        <w:rPr>
          <w:rFonts w:ascii="Calibri" w:hAnsi="Calibri" w:cs="Calibri"/>
        </w:rPr>
        <w:t>suitable</w:t>
      </w:r>
      <w:r w:rsidR="00822515">
        <w:rPr>
          <w:rFonts w:ascii="Calibri" w:hAnsi="Calibri" w:cs="Calibri"/>
        </w:rPr>
        <w:t xml:space="preserve"> to include in your Digital Portfolios</w:t>
      </w:r>
      <w:r w:rsidR="00DC2DC9">
        <w:rPr>
          <w:rFonts w:ascii="Calibri" w:hAnsi="Calibri" w:cs="Calibri"/>
        </w:rPr>
        <w:t xml:space="preserve">. Examples of things you may want to select include text and media-based coursework, a professional resume, and links to your social media channels. A portfolio should be as unique as you are. As such, it is helpful for you to provide an initial description of what you have so that we can all work together to refine and improve our portfolios throughout the rest of the semester. </w:t>
      </w:r>
      <w:r w:rsidR="009308A2">
        <w:rPr>
          <w:rFonts w:ascii="Calibri" w:hAnsi="Calibri" w:cs="Calibri"/>
        </w:rPr>
        <w:t>To receive full credit for this assignment</w:t>
      </w:r>
      <w:r w:rsidR="000B1FD0">
        <w:rPr>
          <w:rFonts w:ascii="Calibri" w:hAnsi="Calibri" w:cs="Calibri"/>
        </w:rPr>
        <w:t>:</w:t>
      </w:r>
      <w:r w:rsidR="009308A2">
        <w:rPr>
          <w:rFonts w:ascii="Calibri" w:hAnsi="Calibri" w:cs="Calibri"/>
        </w:rPr>
        <w:t xml:space="preserve"> 1) select </w:t>
      </w:r>
      <w:r w:rsidR="00831E0B">
        <w:rPr>
          <w:rFonts w:ascii="Calibri" w:hAnsi="Calibri" w:cs="Calibri"/>
        </w:rPr>
        <w:t>a</w:t>
      </w:r>
      <w:r w:rsidR="00DC2DC9">
        <w:rPr>
          <w:rFonts w:ascii="Calibri" w:hAnsi="Calibri" w:cs="Calibri"/>
        </w:rPr>
        <w:t xml:space="preserve">nd list as many items as you can for inclusion in your portfolio, </w:t>
      </w:r>
      <w:r w:rsidR="009308A2">
        <w:rPr>
          <w:rFonts w:ascii="Calibri" w:hAnsi="Calibri" w:cs="Calibri"/>
        </w:rPr>
        <w:t xml:space="preserve">2) </w:t>
      </w:r>
      <w:r w:rsidR="00077796">
        <w:rPr>
          <w:rFonts w:ascii="Calibri" w:hAnsi="Calibri" w:cs="Calibri"/>
        </w:rPr>
        <w:t xml:space="preserve">describe </w:t>
      </w:r>
      <w:r w:rsidR="00DC2DC9">
        <w:rPr>
          <w:rFonts w:ascii="Calibri" w:hAnsi="Calibri" w:cs="Calibri"/>
        </w:rPr>
        <w:t>why each item deserves inclusion</w:t>
      </w:r>
      <w:r w:rsidR="009308A2">
        <w:rPr>
          <w:rFonts w:ascii="Calibri" w:hAnsi="Calibri" w:cs="Calibri"/>
        </w:rPr>
        <w:t>, and 3) respond with a meaningful comment on at least two (2) of your classmates’ posts by the deadline.</w:t>
      </w:r>
    </w:p>
    <w:p w14:paraId="6DA037A8" w14:textId="5BB989F9" w:rsidR="002818F7" w:rsidRPr="00230E0C" w:rsidRDefault="00DF79C4" w:rsidP="002818F7">
      <w:pPr>
        <w:pStyle w:val="Heading1"/>
        <w:ind w:left="0"/>
        <w:rPr>
          <w:rFonts w:ascii="Calibri" w:hAnsi="Calibri" w:cs="Calibri"/>
        </w:rPr>
      </w:pPr>
      <w:r w:rsidRPr="00230E0C">
        <w:rPr>
          <w:rFonts w:ascii="Calibri" w:hAnsi="Calibri" w:cs="Calibri"/>
        </w:rPr>
        <w:t>Assi</w:t>
      </w:r>
      <w:r w:rsidR="000B1FD0">
        <w:rPr>
          <w:rFonts w:ascii="Calibri" w:hAnsi="Calibri" w:cs="Calibri"/>
        </w:rPr>
        <w:t>g</w:t>
      </w:r>
      <w:r w:rsidRPr="00230E0C">
        <w:rPr>
          <w:rFonts w:ascii="Calibri" w:hAnsi="Calibri" w:cs="Calibri"/>
        </w:rPr>
        <w:t>nment Submission</w:t>
      </w:r>
    </w:p>
    <w:p w14:paraId="4C738C89" w14:textId="3D59AD0F" w:rsidR="00A151C2" w:rsidRPr="00230E0C" w:rsidRDefault="00087D91" w:rsidP="00FF4253">
      <w:pPr>
        <w:rPr>
          <w:rFonts w:ascii="Calibri" w:hAnsi="Calibri" w:cs="Calibri"/>
        </w:rPr>
      </w:pPr>
      <w:r>
        <w:rPr>
          <w:rFonts w:ascii="Calibri" w:hAnsi="Calibri" w:cs="Calibri"/>
        </w:rPr>
        <w:t>This assignment will be submitted in Desire2Learn in a format similar to the weekly Discussion Forums.</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529"/>
        <w:gridCol w:w="1080"/>
        <w:gridCol w:w="6571"/>
      </w:tblGrid>
      <w:tr w:rsidR="00AF6E27" w:rsidRPr="00230E0C" w14:paraId="667EEF5E" w14:textId="77777777" w:rsidTr="006171A5">
        <w:tc>
          <w:tcPr>
            <w:tcW w:w="1529" w:type="dxa"/>
            <w:shd w:val="clear" w:color="auto" w:fill="DDDDDD" w:themeFill="accent1"/>
          </w:tcPr>
          <w:p w14:paraId="11C35BF2" w14:textId="7DCBF1E6" w:rsidR="00EC36E6" w:rsidRPr="00230E0C" w:rsidRDefault="00A14F55" w:rsidP="00EC36E6">
            <w:pPr>
              <w:ind w:left="0"/>
              <w:rPr>
                <w:rFonts w:ascii="Calibri" w:hAnsi="Calibri" w:cs="Calibri"/>
                <w:b/>
                <w:color w:val="000000" w:themeColor="text1"/>
              </w:rPr>
            </w:pPr>
            <w:r w:rsidRPr="00230E0C">
              <w:rPr>
                <w:rFonts w:ascii="Calibri" w:hAnsi="Calibri" w:cs="Calibri"/>
                <w:b/>
                <w:color w:val="000000" w:themeColor="text1"/>
              </w:rPr>
              <w:t>COMPONENT</w:t>
            </w:r>
          </w:p>
        </w:tc>
        <w:tc>
          <w:tcPr>
            <w:tcW w:w="1080" w:type="dxa"/>
            <w:shd w:val="clear" w:color="auto" w:fill="DDDDDD" w:themeFill="accent1"/>
          </w:tcPr>
          <w:p w14:paraId="0EAAFBFA" w14:textId="78C10E88" w:rsidR="00EC36E6" w:rsidRPr="00230E0C" w:rsidRDefault="00EC36E6" w:rsidP="00EC36E6">
            <w:pPr>
              <w:ind w:left="0"/>
              <w:rPr>
                <w:rFonts w:ascii="Calibri" w:hAnsi="Calibri" w:cs="Calibri"/>
                <w:b/>
                <w:color w:val="000000" w:themeColor="text1"/>
              </w:rPr>
            </w:pPr>
            <w:r w:rsidRPr="00230E0C">
              <w:rPr>
                <w:rFonts w:ascii="Calibri" w:hAnsi="Calibri" w:cs="Calibri"/>
                <w:b/>
                <w:color w:val="000000" w:themeColor="text1"/>
              </w:rPr>
              <w:t>POINT</w:t>
            </w:r>
            <w:r w:rsidR="006171A5">
              <w:rPr>
                <w:rFonts w:ascii="Calibri" w:hAnsi="Calibri" w:cs="Calibri"/>
                <w:b/>
                <w:color w:val="000000" w:themeColor="text1"/>
              </w:rPr>
              <w:t>(</w:t>
            </w:r>
            <w:r w:rsidRPr="00230E0C">
              <w:rPr>
                <w:rFonts w:ascii="Calibri" w:hAnsi="Calibri" w:cs="Calibri"/>
                <w:b/>
                <w:color w:val="000000" w:themeColor="text1"/>
              </w:rPr>
              <w:t>S</w:t>
            </w:r>
            <w:r w:rsidR="006171A5">
              <w:rPr>
                <w:rFonts w:ascii="Calibri" w:hAnsi="Calibri" w:cs="Calibri"/>
                <w:b/>
                <w:color w:val="000000" w:themeColor="text1"/>
              </w:rPr>
              <w:t>)</w:t>
            </w:r>
          </w:p>
        </w:tc>
        <w:tc>
          <w:tcPr>
            <w:tcW w:w="6571" w:type="dxa"/>
            <w:shd w:val="clear" w:color="auto" w:fill="DDDDDD" w:themeFill="accent1"/>
          </w:tcPr>
          <w:p w14:paraId="7634E696" w14:textId="6323AA33" w:rsidR="00EC36E6" w:rsidRPr="00230E0C" w:rsidRDefault="00EC36E6" w:rsidP="00207176">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00207176" w:rsidRPr="00230E0C">
              <w:rPr>
                <w:rFonts w:ascii="Calibri" w:hAnsi="Calibri" w:cs="Calibri"/>
                <w:b/>
                <w:color w:val="000000" w:themeColor="text1"/>
              </w:rPr>
              <w:t>ASSIGNMENT</w:t>
            </w:r>
            <w:proofErr w:type="gramEnd"/>
            <w:r w:rsidR="00CB5253" w:rsidRPr="00230E0C">
              <w:rPr>
                <w:rFonts w:ascii="Calibri" w:hAnsi="Calibri" w:cs="Calibri"/>
                <w:b/>
                <w:color w:val="000000" w:themeColor="text1"/>
              </w:rPr>
              <w:t xml:space="preserve"> TURN IN:</w:t>
            </w:r>
          </w:p>
        </w:tc>
      </w:tr>
      <w:tr w:rsidR="00AF6E27" w:rsidRPr="00230E0C" w14:paraId="40D3DA66" w14:textId="77777777" w:rsidTr="006171A5">
        <w:tc>
          <w:tcPr>
            <w:tcW w:w="1529" w:type="dxa"/>
          </w:tcPr>
          <w:p w14:paraId="770C7A37" w14:textId="1BFD29EF" w:rsidR="00EC36E6" w:rsidRPr="00230E0C" w:rsidRDefault="00077796" w:rsidP="00EC36E6">
            <w:pPr>
              <w:ind w:left="0"/>
              <w:rPr>
                <w:rFonts w:ascii="Calibri" w:hAnsi="Calibri" w:cs="Calibri"/>
              </w:rPr>
            </w:pPr>
            <w:r>
              <w:rPr>
                <w:rFonts w:ascii="Calibri" w:hAnsi="Calibri" w:cs="Calibri"/>
              </w:rPr>
              <w:t>Selection</w:t>
            </w:r>
          </w:p>
        </w:tc>
        <w:tc>
          <w:tcPr>
            <w:tcW w:w="1080" w:type="dxa"/>
          </w:tcPr>
          <w:p w14:paraId="34B9925B" w14:textId="2C2F219A" w:rsidR="00EC36E6" w:rsidRPr="00230E0C" w:rsidRDefault="00F97E5C" w:rsidP="00EC36E6">
            <w:pPr>
              <w:ind w:left="0"/>
              <w:rPr>
                <w:rFonts w:ascii="Calibri" w:hAnsi="Calibri" w:cs="Calibri"/>
              </w:rPr>
            </w:pPr>
            <w:r>
              <w:rPr>
                <w:rFonts w:ascii="Calibri" w:hAnsi="Calibri" w:cs="Calibri"/>
              </w:rPr>
              <w:t>.5</w:t>
            </w:r>
          </w:p>
        </w:tc>
        <w:tc>
          <w:tcPr>
            <w:tcW w:w="6571" w:type="dxa"/>
          </w:tcPr>
          <w:p w14:paraId="3704739B" w14:textId="7C5CAD9C" w:rsidR="00EC36E6" w:rsidRPr="00230E0C" w:rsidRDefault="00EC36E6" w:rsidP="00C14381">
            <w:pPr>
              <w:ind w:left="0"/>
              <w:rPr>
                <w:rFonts w:ascii="Calibri" w:hAnsi="Calibri" w:cs="Calibri"/>
              </w:rPr>
            </w:pPr>
            <w:r w:rsidRPr="00230E0C">
              <w:rPr>
                <w:rFonts w:ascii="Calibri" w:hAnsi="Calibri" w:cs="Calibri"/>
              </w:rPr>
              <w:t>A</w:t>
            </w:r>
            <w:r w:rsidR="00D71B2C">
              <w:rPr>
                <w:rFonts w:ascii="Calibri" w:hAnsi="Calibri" w:cs="Calibri"/>
              </w:rPr>
              <w:t xml:space="preserve"> </w:t>
            </w:r>
            <w:r w:rsidR="009308A2">
              <w:rPr>
                <w:rFonts w:ascii="Calibri" w:hAnsi="Calibri" w:cs="Calibri"/>
              </w:rPr>
              <w:t xml:space="preserve">submission that selects </w:t>
            </w:r>
            <w:r w:rsidR="00077796">
              <w:rPr>
                <w:rFonts w:ascii="Calibri" w:hAnsi="Calibri" w:cs="Calibri"/>
              </w:rPr>
              <w:t>a</w:t>
            </w:r>
            <w:r w:rsidR="00DC2DC9">
              <w:rPr>
                <w:rFonts w:ascii="Calibri" w:hAnsi="Calibri" w:cs="Calibri"/>
              </w:rPr>
              <w:t>nd lists items for your Digital Portfolio</w:t>
            </w:r>
            <w:r w:rsidR="00C961D6">
              <w:rPr>
                <w:rFonts w:ascii="Calibri" w:hAnsi="Calibri" w:cs="Calibri"/>
              </w:rPr>
              <w:t>.</w:t>
            </w:r>
          </w:p>
        </w:tc>
      </w:tr>
      <w:tr w:rsidR="00AF6E27" w:rsidRPr="00230E0C" w14:paraId="3C43221F" w14:textId="77777777" w:rsidTr="006171A5">
        <w:tc>
          <w:tcPr>
            <w:tcW w:w="1529" w:type="dxa"/>
          </w:tcPr>
          <w:p w14:paraId="1A6E53C6" w14:textId="63353E4E" w:rsidR="00EC36E6" w:rsidRPr="00230E0C" w:rsidRDefault="00077796" w:rsidP="00EC36E6">
            <w:pPr>
              <w:ind w:left="0"/>
              <w:rPr>
                <w:rFonts w:ascii="Calibri" w:hAnsi="Calibri" w:cs="Calibri"/>
              </w:rPr>
            </w:pPr>
            <w:r>
              <w:rPr>
                <w:rFonts w:ascii="Calibri" w:hAnsi="Calibri" w:cs="Calibri"/>
              </w:rPr>
              <w:t>Description</w:t>
            </w:r>
          </w:p>
        </w:tc>
        <w:tc>
          <w:tcPr>
            <w:tcW w:w="1080" w:type="dxa"/>
          </w:tcPr>
          <w:p w14:paraId="159088CE" w14:textId="67E814FB" w:rsidR="00EC36E6" w:rsidRPr="00230E0C" w:rsidRDefault="00F97E5C" w:rsidP="00EC36E6">
            <w:pPr>
              <w:ind w:left="0"/>
              <w:rPr>
                <w:rFonts w:ascii="Calibri" w:hAnsi="Calibri" w:cs="Calibri"/>
              </w:rPr>
            </w:pPr>
            <w:r>
              <w:rPr>
                <w:rFonts w:ascii="Calibri" w:hAnsi="Calibri" w:cs="Calibri"/>
              </w:rPr>
              <w:t>.5</w:t>
            </w:r>
          </w:p>
        </w:tc>
        <w:tc>
          <w:tcPr>
            <w:tcW w:w="6571" w:type="dxa"/>
          </w:tcPr>
          <w:p w14:paraId="0FEE1909" w14:textId="2982E0D0" w:rsidR="00EC36E6" w:rsidRPr="00230E0C" w:rsidRDefault="009308A2" w:rsidP="00071C47">
            <w:pPr>
              <w:ind w:left="0"/>
              <w:rPr>
                <w:rFonts w:ascii="Calibri" w:hAnsi="Calibri" w:cs="Calibri"/>
              </w:rPr>
            </w:pPr>
            <w:r>
              <w:rPr>
                <w:rFonts w:ascii="Calibri" w:hAnsi="Calibri" w:cs="Calibri"/>
              </w:rPr>
              <w:t xml:space="preserve">A submission that </w:t>
            </w:r>
            <w:r w:rsidR="00077796">
              <w:rPr>
                <w:rFonts w:ascii="Calibri" w:hAnsi="Calibri" w:cs="Calibri"/>
              </w:rPr>
              <w:t xml:space="preserve">describes why </w:t>
            </w:r>
            <w:r w:rsidR="00C961D6">
              <w:rPr>
                <w:rFonts w:ascii="Calibri" w:hAnsi="Calibri" w:cs="Calibri"/>
              </w:rPr>
              <w:t xml:space="preserve">the </w:t>
            </w:r>
            <w:r w:rsidR="00DC2DC9">
              <w:rPr>
                <w:rFonts w:ascii="Calibri" w:hAnsi="Calibri" w:cs="Calibri"/>
              </w:rPr>
              <w:t>items listed deserve inclusion</w:t>
            </w:r>
            <w:r w:rsidR="00077796">
              <w:rPr>
                <w:rFonts w:ascii="Calibri" w:hAnsi="Calibri" w:cs="Calibri"/>
              </w:rPr>
              <w:t>.</w:t>
            </w:r>
          </w:p>
        </w:tc>
      </w:tr>
      <w:tr w:rsidR="00D71B2C" w:rsidRPr="00230E0C" w14:paraId="25433CAB" w14:textId="77777777" w:rsidTr="006171A5">
        <w:tc>
          <w:tcPr>
            <w:tcW w:w="1529" w:type="dxa"/>
          </w:tcPr>
          <w:p w14:paraId="7A0E2774" w14:textId="5D2461DF" w:rsidR="00D71B2C" w:rsidRPr="00230E0C" w:rsidRDefault="00087D91" w:rsidP="00EC36E6">
            <w:pPr>
              <w:ind w:left="0"/>
              <w:rPr>
                <w:rFonts w:ascii="Calibri" w:hAnsi="Calibri" w:cs="Calibri"/>
              </w:rPr>
            </w:pPr>
            <w:r>
              <w:rPr>
                <w:rFonts w:ascii="Calibri" w:hAnsi="Calibri" w:cs="Calibri"/>
              </w:rPr>
              <w:t>Comments</w:t>
            </w:r>
          </w:p>
        </w:tc>
        <w:tc>
          <w:tcPr>
            <w:tcW w:w="1080" w:type="dxa"/>
          </w:tcPr>
          <w:p w14:paraId="0C0C8554" w14:textId="76659F4E" w:rsidR="00D71B2C" w:rsidRPr="00230E0C" w:rsidRDefault="00C52E57" w:rsidP="00EC36E6">
            <w:pPr>
              <w:ind w:left="0"/>
              <w:rPr>
                <w:rFonts w:ascii="Calibri" w:hAnsi="Calibri" w:cs="Calibri"/>
              </w:rPr>
            </w:pPr>
            <w:r>
              <w:rPr>
                <w:rFonts w:ascii="Calibri" w:hAnsi="Calibri" w:cs="Calibri"/>
              </w:rPr>
              <w:t>1</w:t>
            </w:r>
          </w:p>
        </w:tc>
        <w:tc>
          <w:tcPr>
            <w:tcW w:w="6571" w:type="dxa"/>
          </w:tcPr>
          <w:p w14:paraId="5763A87A" w14:textId="171B0527" w:rsidR="00D71B2C" w:rsidRPr="00230E0C" w:rsidRDefault="00087D91" w:rsidP="00071C47">
            <w:pPr>
              <w:ind w:left="0"/>
              <w:rPr>
                <w:rFonts w:ascii="Calibri" w:hAnsi="Calibri" w:cs="Calibri"/>
              </w:rPr>
            </w:pPr>
            <w:r>
              <w:rPr>
                <w:rFonts w:ascii="Calibri" w:hAnsi="Calibri" w:cs="Calibri"/>
              </w:rPr>
              <w:t>A</w:t>
            </w:r>
            <w:r w:rsidR="00C961D6">
              <w:rPr>
                <w:rFonts w:ascii="Calibri" w:hAnsi="Calibri" w:cs="Calibri"/>
              </w:rPr>
              <w:t xml:space="preserve"> submission with at</w:t>
            </w:r>
            <w:r>
              <w:rPr>
                <w:rFonts w:ascii="Calibri" w:hAnsi="Calibri" w:cs="Calibri"/>
              </w:rPr>
              <w:t xml:space="preserve"> least two (2) comments on your classmates’ pitches.</w:t>
            </w:r>
          </w:p>
        </w:tc>
      </w:tr>
      <w:tr w:rsidR="00AF6E27" w:rsidRPr="00230E0C" w14:paraId="6189756C" w14:textId="77777777" w:rsidTr="006171A5">
        <w:trPr>
          <w:trHeight w:val="218"/>
        </w:trPr>
        <w:tc>
          <w:tcPr>
            <w:tcW w:w="1529" w:type="dxa"/>
          </w:tcPr>
          <w:p w14:paraId="1AEF334F" w14:textId="0FE45F96" w:rsidR="00EC36E6" w:rsidRPr="00230E0C" w:rsidRDefault="00EC36E6" w:rsidP="00EC36E6">
            <w:pPr>
              <w:ind w:left="0"/>
              <w:rPr>
                <w:rFonts w:ascii="Calibri" w:hAnsi="Calibri" w:cs="Calibri"/>
                <w:b/>
              </w:rPr>
            </w:pPr>
            <w:r w:rsidRPr="00230E0C">
              <w:rPr>
                <w:rFonts w:ascii="Calibri" w:hAnsi="Calibri" w:cs="Calibri"/>
                <w:b/>
              </w:rPr>
              <w:t>TOTAL</w:t>
            </w:r>
          </w:p>
        </w:tc>
        <w:tc>
          <w:tcPr>
            <w:tcW w:w="1080" w:type="dxa"/>
          </w:tcPr>
          <w:p w14:paraId="65900FAD" w14:textId="682E4DE7" w:rsidR="00EC36E6" w:rsidRPr="00230E0C" w:rsidRDefault="00F97E5C" w:rsidP="00EC36E6">
            <w:pPr>
              <w:ind w:left="0"/>
              <w:rPr>
                <w:rFonts w:ascii="Calibri" w:hAnsi="Calibri" w:cs="Calibri"/>
              </w:rPr>
            </w:pPr>
            <w:r>
              <w:rPr>
                <w:rFonts w:ascii="Calibri" w:hAnsi="Calibri" w:cs="Calibri"/>
              </w:rPr>
              <w:t>2</w:t>
            </w:r>
          </w:p>
        </w:tc>
        <w:tc>
          <w:tcPr>
            <w:tcW w:w="6571" w:type="dxa"/>
          </w:tcPr>
          <w:p w14:paraId="04B2FC66" w14:textId="77777777" w:rsidR="00EC36E6" w:rsidRPr="00230E0C" w:rsidRDefault="00EC36E6" w:rsidP="007920F9">
            <w:pPr>
              <w:rPr>
                <w:rFonts w:ascii="Calibri" w:hAnsi="Calibri" w:cs="Calibri"/>
              </w:rPr>
            </w:pPr>
          </w:p>
        </w:tc>
      </w:tr>
    </w:tbl>
    <w:p w14:paraId="29174F66" w14:textId="57E10607" w:rsidR="003A3F50" w:rsidRPr="00230E0C" w:rsidRDefault="003A3F50" w:rsidP="00A151C2">
      <w:pPr>
        <w:ind w:left="0"/>
        <w:rPr>
          <w:rFonts w:ascii="Calibri" w:hAnsi="Calibri" w:cs="Calibri"/>
        </w:rPr>
      </w:pPr>
    </w:p>
    <w:sectPr w:rsidR="003A3F50"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A931C" w14:textId="77777777" w:rsidR="005E4BF4" w:rsidRDefault="005E4BF4">
      <w:pPr>
        <w:spacing w:after="0" w:line="240" w:lineRule="auto"/>
      </w:pPr>
      <w:r>
        <w:separator/>
      </w:r>
    </w:p>
    <w:p w14:paraId="5ABA5A5C" w14:textId="77777777" w:rsidR="005E4BF4" w:rsidRDefault="005E4BF4"/>
  </w:endnote>
  <w:endnote w:type="continuationSeparator" w:id="0">
    <w:p w14:paraId="5EE0FB33" w14:textId="77777777" w:rsidR="005E4BF4" w:rsidRDefault="005E4BF4">
      <w:pPr>
        <w:spacing w:after="0" w:line="240" w:lineRule="auto"/>
      </w:pPr>
      <w:r>
        <w:continuationSeparator/>
      </w:r>
    </w:p>
    <w:p w14:paraId="7811BFF2" w14:textId="77777777" w:rsidR="005E4BF4" w:rsidRDefault="005E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6EC5" w14:textId="77777777" w:rsidR="005E4BF4" w:rsidRDefault="005E4BF4">
      <w:pPr>
        <w:spacing w:after="0" w:line="240" w:lineRule="auto"/>
      </w:pPr>
      <w:r>
        <w:separator/>
      </w:r>
    </w:p>
    <w:p w14:paraId="4EDE33E9" w14:textId="77777777" w:rsidR="005E4BF4" w:rsidRDefault="005E4BF4"/>
  </w:footnote>
  <w:footnote w:type="continuationSeparator" w:id="0">
    <w:p w14:paraId="1B187E68" w14:textId="77777777" w:rsidR="005E4BF4" w:rsidRDefault="005E4BF4">
      <w:pPr>
        <w:spacing w:after="0" w:line="240" w:lineRule="auto"/>
      </w:pPr>
      <w:r>
        <w:continuationSeparator/>
      </w:r>
    </w:p>
    <w:p w14:paraId="15B61BFF" w14:textId="77777777" w:rsidR="005E4BF4" w:rsidRDefault="005E4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3955021">
    <w:abstractNumId w:val="4"/>
  </w:num>
  <w:num w:numId="2" w16cid:durableId="1479493570">
    <w:abstractNumId w:val="6"/>
  </w:num>
  <w:num w:numId="3" w16cid:durableId="515584355">
    <w:abstractNumId w:val="0"/>
  </w:num>
  <w:num w:numId="4" w16cid:durableId="1145660157">
    <w:abstractNumId w:val="0"/>
    <w:lvlOverride w:ilvl="0">
      <w:startOverride w:val="1"/>
    </w:lvlOverride>
  </w:num>
  <w:num w:numId="5" w16cid:durableId="617949130">
    <w:abstractNumId w:val="10"/>
  </w:num>
  <w:num w:numId="6" w16cid:durableId="159740331">
    <w:abstractNumId w:val="7"/>
  </w:num>
  <w:num w:numId="7" w16cid:durableId="1753358196">
    <w:abstractNumId w:val="11"/>
  </w:num>
  <w:num w:numId="8" w16cid:durableId="58090016">
    <w:abstractNumId w:val="9"/>
  </w:num>
  <w:num w:numId="9" w16cid:durableId="858349520">
    <w:abstractNumId w:val="9"/>
    <w:lvlOverride w:ilvl="0">
      <w:startOverride w:val="1"/>
    </w:lvlOverride>
  </w:num>
  <w:num w:numId="10" w16cid:durableId="106893679">
    <w:abstractNumId w:val="9"/>
    <w:lvlOverride w:ilvl="0">
      <w:startOverride w:val="1"/>
    </w:lvlOverride>
  </w:num>
  <w:num w:numId="11" w16cid:durableId="822552561">
    <w:abstractNumId w:val="9"/>
  </w:num>
  <w:num w:numId="12" w16cid:durableId="1694763132">
    <w:abstractNumId w:val="9"/>
    <w:lvlOverride w:ilvl="0">
      <w:startOverride w:val="1"/>
    </w:lvlOverride>
  </w:num>
  <w:num w:numId="13" w16cid:durableId="1950698676">
    <w:abstractNumId w:val="15"/>
  </w:num>
  <w:num w:numId="14" w16cid:durableId="1225261787">
    <w:abstractNumId w:val="3"/>
  </w:num>
  <w:num w:numId="15" w16cid:durableId="118957794">
    <w:abstractNumId w:val="5"/>
  </w:num>
  <w:num w:numId="16" w16cid:durableId="1238007602">
    <w:abstractNumId w:val="16"/>
  </w:num>
  <w:num w:numId="17" w16cid:durableId="605893636">
    <w:abstractNumId w:val="8"/>
  </w:num>
  <w:num w:numId="18" w16cid:durableId="369230179">
    <w:abstractNumId w:val="13"/>
  </w:num>
  <w:num w:numId="19" w16cid:durableId="1609241202">
    <w:abstractNumId w:val="12"/>
  </w:num>
  <w:num w:numId="20" w16cid:durableId="1687098069">
    <w:abstractNumId w:val="2"/>
  </w:num>
  <w:num w:numId="21" w16cid:durableId="1710297736">
    <w:abstractNumId w:val="14"/>
  </w:num>
  <w:num w:numId="22" w16cid:durableId="1087969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10AE3"/>
    <w:rsid w:val="0002678D"/>
    <w:rsid w:val="0003508D"/>
    <w:rsid w:val="00043E53"/>
    <w:rsid w:val="00070B95"/>
    <w:rsid w:val="00070DFF"/>
    <w:rsid w:val="00071C47"/>
    <w:rsid w:val="00077538"/>
    <w:rsid w:val="00077796"/>
    <w:rsid w:val="00087505"/>
    <w:rsid w:val="00087D91"/>
    <w:rsid w:val="000A51A9"/>
    <w:rsid w:val="000A74B7"/>
    <w:rsid w:val="000B1FD0"/>
    <w:rsid w:val="000C3B1E"/>
    <w:rsid w:val="000E244A"/>
    <w:rsid w:val="000E2D49"/>
    <w:rsid w:val="000E5B89"/>
    <w:rsid w:val="000F1981"/>
    <w:rsid w:val="00110FDA"/>
    <w:rsid w:val="00170411"/>
    <w:rsid w:val="001709CB"/>
    <w:rsid w:val="001745C1"/>
    <w:rsid w:val="001A58D4"/>
    <w:rsid w:val="001C1DC6"/>
    <w:rsid w:val="001D1BA2"/>
    <w:rsid w:val="001E2C5F"/>
    <w:rsid w:val="001E5C2B"/>
    <w:rsid w:val="001E6803"/>
    <w:rsid w:val="001F4D82"/>
    <w:rsid w:val="002026DC"/>
    <w:rsid w:val="00207176"/>
    <w:rsid w:val="002155AC"/>
    <w:rsid w:val="00222DF7"/>
    <w:rsid w:val="00230E0C"/>
    <w:rsid w:val="00237927"/>
    <w:rsid w:val="002818F7"/>
    <w:rsid w:val="002907E3"/>
    <w:rsid w:val="002B2FB7"/>
    <w:rsid w:val="002D5EB3"/>
    <w:rsid w:val="002D600C"/>
    <w:rsid w:val="002F7CA7"/>
    <w:rsid w:val="00317B19"/>
    <w:rsid w:val="00320678"/>
    <w:rsid w:val="003542D9"/>
    <w:rsid w:val="003756A4"/>
    <w:rsid w:val="00376623"/>
    <w:rsid w:val="003A3F50"/>
    <w:rsid w:val="003A58AA"/>
    <w:rsid w:val="003C3787"/>
    <w:rsid w:val="003C5D5A"/>
    <w:rsid w:val="003D337B"/>
    <w:rsid w:val="003D38BF"/>
    <w:rsid w:val="003E1E81"/>
    <w:rsid w:val="003F02BB"/>
    <w:rsid w:val="003F69DA"/>
    <w:rsid w:val="004045B5"/>
    <w:rsid w:val="004049A2"/>
    <w:rsid w:val="004110D2"/>
    <w:rsid w:val="004262A4"/>
    <w:rsid w:val="004423A7"/>
    <w:rsid w:val="004424F2"/>
    <w:rsid w:val="004507EF"/>
    <w:rsid w:val="00472C82"/>
    <w:rsid w:val="00491814"/>
    <w:rsid w:val="004C750A"/>
    <w:rsid w:val="004D532E"/>
    <w:rsid w:val="004D6EBC"/>
    <w:rsid w:val="004D75AF"/>
    <w:rsid w:val="004F0093"/>
    <w:rsid w:val="004F6323"/>
    <w:rsid w:val="00535DEE"/>
    <w:rsid w:val="00555EE1"/>
    <w:rsid w:val="00560D78"/>
    <w:rsid w:val="00567184"/>
    <w:rsid w:val="0057313E"/>
    <w:rsid w:val="00580FE7"/>
    <w:rsid w:val="005812A6"/>
    <w:rsid w:val="00583070"/>
    <w:rsid w:val="005B6455"/>
    <w:rsid w:val="005B773F"/>
    <w:rsid w:val="005C1F76"/>
    <w:rsid w:val="005C61AE"/>
    <w:rsid w:val="005E4BF4"/>
    <w:rsid w:val="005E7CAD"/>
    <w:rsid w:val="005F32CA"/>
    <w:rsid w:val="006063B2"/>
    <w:rsid w:val="00615DF1"/>
    <w:rsid w:val="006171A5"/>
    <w:rsid w:val="006221DC"/>
    <w:rsid w:val="00647FBA"/>
    <w:rsid w:val="006866A1"/>
    <w:rsid w:val="006B1639"/>
    <w:rsid w:val="006B7091"/>
    <w:rsid w:val="006C58CD"/>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22515"/>
    <w:rsid w:val="00831E0B"/>
    <w:rsid w:val="00855F08"/>
    <w:rsid w:val="0086176D"/>
    <w:rsid w:val="00865466"/>
    <w:rsid w:val="00871916"/>
    <w:rsid w:val="00885B2F"/>
    <w:rsid w:val="008905BF"/>
    <w:rsid w:val="008914AB"/>
    <w:rsid w:val="008A7A28"/>
    <w:rsid w:val="008B71FD"/>
    <w:rsid w:val="008C5515"/>
    <w:rsid w:val="008F5922"/>
    <w:rsid w:val="009154CF"/>
    <w:rsid w:val="009276E4"/>
    <w:rsid w:val="009308A2"/>
    <w:rsid w:val="009346CB"/>
    <w:rsid w:val="00941D42"/>
    <w:rsid w:val="00971748"/>
    <w:rsid w:val="009831C3"/>
    <w:rsid w:val="009B4204"/>
    <w:rsid w:val="00A04FEF"/>
    <w:rsid w:val="00A14F55"/>
    <w:rsid w:val="00A151C2"/>
    <w:rsid w:val="00A16933"/>
    <w:rsid w:val="00A347AD"/>
    <w:rsid w:val="00A72E1D"/>
    <w:rsid w:val="00A9320B"/>
    <w:rsid w:val="00AA0EE0"/>
    <w:rsid w:val="00AA6A5F"/>
    <w:rsid w:val="00AA7D7A"/>
    <w:rsid w:val="00AB1335"/>
    <w:rsid w:val="00AB2CDB"/>
    <w:rsid w:val="00AB5710"/>
    <w:rsid w:val="00AD5AD1"/>
    <w:rsid w:val="00AF14CA"/>
    <w:rsid w:val="00AF6E27"/>
    <w:rsid w:val="00B02B1A"/>
    <w:rsid w:val="00B0330D"/>
    <w:rsid w:val="00B03FBF"/>
    <w:rsid w:val="00B26E5C"/>
    <w:rsid w:val="00B36323"/>
    <w:rsid w:val="00B41F64"/>
    <w:rsid w:val="00B54ADA"/>
    <w:rsid w:val="00B65ACF"/>
    <w:rsid w:val="00B65CDE"/>
    <w:rsid w:val="00B73665"/>
    <w:rsid w:val="00BA454E"/>
    <w:rsid w:val="00BD6981"/>
    <w:rsid w:val="00BE2449"/>
    <w:rsid w:val="00BE6971"/>
    <w:rsid w:val="00BF66C2"/>
    <w:rsid w:val="00C14381"/>
    <w:rsid w:val="00C16C00"/>
    <w:rsid w:val="00C33098"/>
    <w:rsid w:val="00C52E57"/>
    <w:rsid w:val="00C553B9"/>
    <w:rsid w:val="00C961D6"/>
    <w:rsid w:val="00CB5253"/>
    <w:rsid w:val="00CE1011"/>
    <w:rsid w:val="00CE17EC"/>
    <w:rsid w:val="00D10EE6"/>
    <w:rsid w:val="00D71B2C"/>
    <w:rsid w:val="00D72CC4"/>
    <w:rsid w:val="00D83A9E"/>
    <w:rsid w:val="00D91A80"/>
    <w:rsid w:val="00DC2DC9"/>
    <w:rsid w:val="00DC2EA9"/>
    <w:rsid w:val="00DD2E0A"/>
    <w:rsid w:val="00DE72B9"/>
    <w:rsid w:val="00DF79C4"/>
    <w:rsid w:val="00E50BB7"/>
    <w:rsid w:val="00E56DFB"/>
    <w:rsid w:val="00E60A59"/>
    <w:rsid w:val="00E76CAD"/>
    <w:rsid w:val="00E835B5"/>
    <w:rsid w:val="00E851D6"/>
    <w:rsid w:val="00E8776B"/>
    <w:rsid w:val="00E951E6"/>
    <w:rsid w:val="00EC36E6"/>
    <w:rsid w:val="00ED3833"/>
    <w:rsid w:val="00F511F4"/>
    <w:rsid w:val="00F82106"/>
    <w:rsid w:val="00F96249"/>
    <w:rsid w:val="00F97E5C"/>
    <w:rsid w:val="00FA71C0"/>
    <w:rsid w:val="00FD0300"/>
    <w:rsid w:val="00FE3686"/>
    <w:rsid w:val="00FE4377"/>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Props1.xml><?xml version="1.0" encoding="utf-8"?>
<ds:datastoreItem xmlns:ds="http://schemas.openxmlformats.org/officeDocument/2006/customXml" ds:itemID="{94E8CE0F-4ED1-5141-918D-CCCAEDD82BC4}">
  <ds:schemaRefs>
    <ds:schemaRef ds:uri="http://schemas.openxmlformats.org/officeDocument/2006/bibliography"/>
  </ds:schemaRefs>
</ds:datastoreItem>
</file>

<file path=customXml/itemProps2.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3E522-C00E-4925-944F-40B57EE40D76}">
  <ds:schemaRefs>
    <ds:schemaRef ds:uri="http://schemas.microsoft.com/sharepoint/v3/contenttype/forms"/>
  </ds:schemaRefs>
</ds:datastoreItem>
</file>

<file path=customXml/itemProps4.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Course Syllabus.dotx</Template>
  <TotalTime>210</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34</cp:revision>
  <cp:lastPrinted>2017-05-20T16:40:00Z</cp:lastPrinted>
  <dcterms:created xsi:type="dcterms:W3CDTF">2017-02-16T22:45:00Z</dcterms:created>
  <dcterms:modified xsi:type="dcterms:W3CDTF">2023-02-01T17:04:00Z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